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3809D" w14:textId="77777777" w:rsidR="00B46A47" w:rsidRDefault="00B46A47" w:rsidP="00B46A47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SPRYNG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1EC9F28F" w14:textId="77777777" w:rsidR="00B46A47" w:rsidRDefault="00B46A47" w:rsidP="00B46A47">
      <w:pPr>
        <w:pStyle w:val="NoSpacing"/>
        <w:rPr>
          <w:rFonts w:cs="Times New Roman"/>
          <w:szCs w:val="24"/>
        </w:rPr>
      </w:pPr>
    </w:p>
    <w:p w14:paraId="446B2487" w14:textId="77777777" w:rsidR="00B46A47" w:rsidRDefault="00B46A47" w:rsidP="00B46A47">
      <w:pPr>
        <w:pStyle w:val="NoSpacing"/>
        <w:rPr>
          <w:rFonts w:cs="Times New Roman"/>
          <w:szCs w:val="24"/>
        </w:rPr>
      </w:pPr>
    </w:p>
    <w:p w14:paraId="5D651AF2" w14:textId="77777777" w:rsidR="00B46A47" w:rsidRDefault="00B46A47" w:rsidP="00B46A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Hertford</w:t>
      </w:r>
    </w:p>
    <w:p w14:paraId="0AC78FD5" w14:textId="77777777" w:rsidR="00B46A47" w:rsidRDefault="00B46A47" w:rsidP="00B46A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Richard </w:t>
      </w:r>
      <w:proofErr w:type="spellStart"/>
      <w:r>
        <w:rPr>
          <w:rFonts w:cs="Times New Roman"/>
          <w:szCs w:val="24"/>
        </w:rPr>
        <w:t>Pygot</w:t>
      </w:r>
      <w:proofErr w:type="spellEnd"/>
      <w:r>
        <w:rPr>
          <w:rFonts w:cs="Times New Roman"/>
          <w:szCs w:val="24"/>
        </w:rPr>
        <w:t>(q.v.).</w:t>
      </w:r>
    </w:p>
    <w:p w14:paraId="24E590A8" w14:textId="77777777" w:rsidR="00B46A47" w:rsidRDefault="00B46A47" w:rsidP="00B46A4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5EB524D" w14:textId="77777777" w:rsidR="00B46A47" w:rsidRDefault="00B46A47" w:rsidP="00B46A47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p.63)</w:t>
      </w:r>
    </w:p>
    <w:p w14:paraId="7FC12292" w14:textId="77777777" w:rsidR="00B46A47" w:rsidRDefault="00B46A47" w:rsidP="00B46A47">
      <w:pPr>
        <w:pStyle w:val="NoSpacing"/>
        <w:rPr>
          <w:rFonts w:eastAsia="Times New Roman" w:cs="Times New Roman"/>
          <w:szCs w:val="24"/>
        </w:rPr>
      </w:pPr>
    </w:p>
    <w:p w14:paraId="2F5829A2" w14:textId="77777777" w:rsidR="00B46A47" w:rsidRDefault="00B46A47" w:rsidP="00B46A47">
      <w:pPr>
        <w:pStyle w:val="NoSpacing"/>
        <w:rPr>
          <w:rFonts w:eastAsia="Times New Roman" w:cs="Times New Roman"/>
          <w:szCs w:val="24"/>
        </w:rPr>
      </w:pPr>
    </w:p>
    <w:p w14:paraId="64420996" w14:textId="77777777" w:rsidR="00B46A47" w:rsidRDefault="00B46A47" w:rsidP="00B46A4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May 2023</w:t>
      </w:r>
    </w:p>
    <w:p w14:paraId="67D174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837D2" w14:textId="77777777" w:rsidR="00B46A47" w:rsidRDefault="00B46A47" w:rsidP="009139A6">
      <w:r>
        <w:separator/>
      </w:r>
    </w:p>
  </w:endnote>
  <w:endnote w:type="continuationSeparator" w:id="0">
    <w:p w14:paraId="1F0C4FCD" w14:textId="77777777" w:rsidR="00B46A47" w:rsidRDefault="00B46A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DB7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25F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AC2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1A9A4" w14:textId="77777777" w:rsidR="00B46A47" w:rsidRDefault="00B46A47" w:rsidP="009139A6">
      <w:r>
        <w:separator/>
      </w:r>
    </w:p>
  </w:footnote>
  <w:footnote w:type="continuationSeparator" w:id="0">
    <w:p w14:paraId="523C3527" w14:textId="77777777" w:rsidR="00B46A47" w:rsidRDefault="00B46A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F27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0EA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AA2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A4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6A47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B1571"/>
  <w15:chartTrackingRefBased/>
  <w15:docId w15:val="{B74565C2-B05C-4137-9E6B-15DCC57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2023-05-24T20:28:00Z</dcterms:created>
  <dcterms:modified xsi:type="dcterms:W3CDTF">2023-05-24T20:28:00Z</dcterms:modified>
</cp:coreProperties>
</file>